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EFF0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306EFF0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EFF0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EFF06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AC5782">
              <w:rPr>
                <w:b/>
                <w:sz w:val="26"/>
                <w:szCs w:val="26"/>
                <w:lang w:val="en-US"/>
              </w:rPr>
              <w:t>79</w:t>
            </w:r>
          </w:p>
        </w:tc>
      </w:tr>
      <w:tr w:rsidR="00C44B8B" w14:paraId="306EFF0A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EFF08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EFF09" w14:textId="77777777" w:rsidR="00C44B8B" w:rsidRPr="00C44B8B" w:rsidRDefault="0027363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2076241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306EFF0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06EFF0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06EFF0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06EFF0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06EFF0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06EFF10" w14:textId="77777777" w:rsidR="00C44B8B" w:rsidRPr="00CB6078" w:rsidRDefault="00C44B8B" w:rsidP="00C44B8B"/>
    <w:p w14:paraId="306EFF11" w14:textId="77777777" w:rsidR="00C44B8B" w:rsidRPr="00CB6078" w:rsidRDefault="00C44B8B" w:rsidP="00C44B8B"/>
    <w:p w14:paraId="306EFF12" w14:textId="77777777" w:rsidR="00C44B8B" w:rsidRPr="00CB6078" w:rsidRDefault="00C44B8B" w:rsidP="00C44B8B"/>
    <w:p w14:paraId="306EFF1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06EFF14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73633">
        <w:rPr>
          <w:b/>
          <w:sz w:val="26"/>
          <w:szCs w:val="26"/>
          <w:u w:val="single"/>
        </w:rPr>
        <w:t>Кронштейн РА1 3.407.1-143.8.64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306EFF15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6EFF1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06EFF17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273633">
        <w:rPr>
          <w:b/>
          <w:sz w:val="26"/>
          <w:szCs w:val="26"/>
          <w:u w:val="single"/>
        </w:rPr>
        <w:t>Кронштейн РА1 3.407.1-143.8.64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273633">
        <w:rPr>
          <w:b/>
          <w:sz w:val="26"/>
          <w:szCs w:val="26"/>
          <w:u w:val="single"/>
        </w:rPr>
        <w:t>Номер чертежа типового проекта – 3.407.1-143.8.64</w:t>
      </w:r>
      <w:r w:rsidR="0073431B">
        <w:rPr>
          <w:b/>
          <w:sz w:val="26"/>
          <w:szCs w:val="26"/>
        </w:rPr>
        <w:t>.</w:t>
      </w:r>
      <w:bookmarkEnd w:id="3"/>
    </w:p>
    <w:p w14:paraId="306EFF18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6EFF1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06EFF1A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306EFF1B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306EFF1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6EFF1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6EFF1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6EFF1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6EFF2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6EFF2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06EFF2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06EFF2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06EFF24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306EFF25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306EFF26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306EFF27" w14:textId="77777777" w:rsidR="007118A9" w:rsidRPr="0073431B" w:rsidRDefault="00273633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3.407.1-143.8.64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306EFF2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306EFF2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306EFF2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306EFF2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306EFF2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306EFF2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306EFF2E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306EFF2F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306EFF30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306EFF31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6EFF32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306EFF33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06EFF34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306EFF35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306EFF36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306EFF3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6EFF3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06EFF39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6EFF3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6EFF3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06EFF3C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306EFF3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6EFF3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06EFF3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306EFF40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306EFF4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6EFF4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6EFF43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306EFF4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306EFF45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6EFF46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6EFF4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06EFF48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06EFF49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6EFF4A" w14:textId="77777777" w:rsidR="00562D55" w:rsidRPr="00CB6078" w:rsidRDefault="00562D55" w:rsidP="00451C4D">
      <w:pPr>
        <w:rPr>
          <w:sz w:val="26"/>
          <w:szCs w:val="26"/>
        </w:rPr>
      </w:pPr>
    </w:p>
    <w:p w14:paraId="306EFF4B" w14:textId="77777777" w:rsidR="006D1941" w:rsidRPr="00CB6078" w:rsidRDefault="006D1941" w:rsidP="00451C4D">
      <w:pPr>
        <w:rPr>
          <w:sz w:val="26"/>
          <w:szCs w:val="26"/>
        </w:rPr>
      </w:pPr>
    </w:p>
    <w:p w14:paraId="306EFF4C" w14:textId="77777777" w:rsidR="001D6900" w:rsidRPr="00CB6078" w:rsidRDefault="001D6900" w:rsidP="00451C4D">
      <w:pPr>
        <w:rPr>
          <w:sz w:val="26"/>
          <w:szCs w:val="26"/>
        </w:rPr>
      </w:pPr>
    </w:p>
    <w:p w14:paraId="306EFF4D" w14:textId="77777777" w:rsidR="004A2665" w:rsidRPr="00CB6078" w:rsidRDefault="004A2665" w:rsidP="00451C4D">
      <w:pPr>
        <w:rPr>
          <w:sz w:val="26"/>
          <w:szCs w:val="26"/>
        </w:rPr>
      </w:pPr>
    </w:p>
    <w:p w14:paraId="306EFF4E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6EFF4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06EFF5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EFF53" w14:textId="77777777" w:rsidR="00DD0261" w:rsidRDefault="00DD0261">
      <w:r>
        <w:separator/>
      </w:r>
    </w:p>
  </w:endnote>
  <w:endnote w:type="continuationSeparator" w:id="0">
    <w:p w14:paraId="306EFF54" w14:textId="77777777" w:rsidR="00DD0261" w:rsidRDefault="00DD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EFF51" w14:textId="77777777" w:rsidR="00DD0261" w:rsidRDefault="00DD0261">
      <w:r>
        <w:separator/>
      </w:r>
    </w:p>
  </w:footnote>
  <w:footnote w:type="continuationSeparator" w:id="0">
    <w:p w14:paraId="306EFF52" w14:textId="77777777" w:rsidR="00DD0261" w:rsidRDefault="00DD0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EFF55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6EFF5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3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DFE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33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578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261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EF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7EFE6-0B4E-4CB5-9BD7-07ABA9E1D480}">
  <ds:schemaRefs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DCF8250-AA88-48CD-9C8F-9D24C9D17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9D92E-E3AF-4003-B2B6-6EFF1921B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D2B96-9753-451A-B0DA-26EE2384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6341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2015-05-14T07:47:00Z</dcterms:created>
  <dcterms:modified xsi:type="dcterms:W3CDTF">2015-05-14T07:47:00Z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